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LEGLE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Mar.1467</w:t>
      </w:r>
      <w:r>
        <w:rPr>
          <w:rFonts w:ascii="Times New Roman" w:hAnsi="Times New Roman" w:cs="Times New Roman"/>
          <w:sz w:val="24"/>
          <w:szCs w:val="24"/>
        </w:rPr>
        <w:tab/>
        <w:t>He and Helen Boche(q.v.), related in the third and fourth degrees of</w:t>
      </w:r>
    </w:p>
    <w:p w:rsidR="004E527E" w:rsidRDefault="004E527E" w:rsidP="004E527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4E527E" w:rsidRDefault="004E527E" w:rsidP="004E527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p.6)</w:t>
      </w: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27E" w:rsidRDefault="004E527E" w:rsidP="004E5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27E" w:rsidRDefault="004E527E" w:rsidP="00564E3C">
      <w:pPr>
        <w:spacing w:after="0" w:line="240" w:lineRule="auto"/>
      </w:pPr>
      <w:r>
        <w:separator/>
      </w:r>
    </w:p>
  </w:endnote>
  <w:endnote w:type="continuationSeparator" w:id="0">
    <w:p w:rsidR="004E527E" w:rsidRDefault="004E52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527E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27E" w:rsidRDefault="004E527E" w:rsidP="00564E3C">
      <w:pPr>
        <w:spacing w:after="0" w:line="240" w:lineRule="auto"/>
      </w:pPr>
      <w:r>
        <w:separator/>
      </w:r>
    </w:p>
  </w:footnote>
  <w:footnote w:type="continuationSeparator" w:id="0">
    <w:p w:rsidR="004E527E" w:rsidRDefault="004E52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27E"/>
    <w:rsid w:val="00372DC6"/>
    <w:rsid w:val="004E527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3388D-9813-4B86-A5DC-8D26ED5E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2016-01-09T19:10:00Z</dcterms:created>
  <dcterms:modified xsi:type="dcterms:W3CDTF">2016-01-09T19:10:00Z</dcterms:modified>
</cp:coreProperties>
</file>